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21ACF">
        <w:rPr>
          <w:rFonts w:cs="Arial"/>
          <w:b/>
          <w:caps/>
          <w:sz w:val="28"/>
          <w:szCs w:val="28"/>
        </w:rPr>
        <w:t>100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21ACF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E21ACF">
              <w:rPr>
                <w:rFonts w:cs="Arial"/>
                <w:sz w:val="20"/>
                <w:szCs w:val="20"/>
              </w:rPr>
              <w:t>Moção Congratulatória à empresa Milclean Comércio de Serviços Ltda. e a seus colaboradores pelo excelente serviço que vêm desempenhando em vários setores da Prefeitura Municipal de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3114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de </w:t>
      </w:r>
      <w:r w:rsidR="00E21ACF">
        <w:rPr>
          <w:rFonts w:cs="Arial"/>
        </w:rPr>
        <w:t>nossas congratulações</w:t>
      </w:r>
      <w:r w:rsidR="00E21ACF" w:rsidRPr="00E21ACF">
        <w:rPr>
          <w:rFonts w:cs="Arial"/>
        </w:rPr>
        <w:t xml:space="preserve"> à empresa Milclean Comércio de Serviços Ltda. e a seus colaboradores pelo excelente serviço que vêm desempenhando em vários setores da Prefeitura Municipal de Jacareí.</w:t>
      </w:r>
    </w:p>
    <w:p w:rsidR="00E21ACF" w:rsidRDefault="00E21ACF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Cumpre-nos externar aos profissionais alcançados por esta homenagem nossa grande admiração e sincero reconhecimento pelos serviços prestados.</w:t>
      </w: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E21ACF">
        <w:rPr>
          <w:rFonts w:cs="Arial"/>
        </w:rPr>
        <w:t xml:space="preserve">12 de maio </w:t>
      </w:r>
      <w:r w:rsidR="00F17941">
        <w:rPr>
          <w:rFonts w:cs="Arial"/>
        </w:rPr>
        <w:t>de 2021</w:t>
      </w:r>
      <w:r w:rsidR="001D2E4A">
        <w:rPr>
          <w:rFonts w:cs="Arial"/>
        </w:rPr>
        <w:t>.</w:t>
      </w:r>
    </w:p>
    <w:p w:rsidR="00974360" w:rsidRDefault="0097436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74360" w:rsidRDefault="0097436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21ACF" w:rsidRPr="005D429C" w:rsidRDefault="00E21ACF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E21ACF" w:rsidRPr="00F17248" w:rsidRDefault="00E21ACF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p w:rsidR="00974360" w:rsidRPr="00F302CE" w:rsidRDefault="00974360" w:rsidP="00974360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974360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3CB" w:rsidRDefault="00D173CB">
      <w:r>
        <w:separator/>
      </w:r>
    </w:p>
  </w:endnote>
  <w:endnote w:type="continuationSeparator" w:id="0">
    <w:p w:rsidR="00D173CB" w:rsidRDefault="00D17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3CB" w:rsidRDefault="00D173CB">
      <w:r>
        <w:separator/>
      </w:r>
    </w:p>
  </w:footnote>
  <w:footnote w:type="continuationSeparator" w:id="0">
    <w:p w:rsidR="00D173CB" w:rsidRDefault="00D17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768A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768A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D2E4A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C6460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4360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5390B"/>
    <w:rsid w:val="00C76263"/>
    <w:rsid w:val="00C7635B"/>
    <w:rsid w:val="00C768AD"/>
    <w:rsid w:val="00CA759E"/>
    <w:rsid w:val="00CB2BAB"/>
    <w:rsid w:val="00CB7C74"/>
    <w:rsid w:val="00CF31DE"/>
    <w:rsid w:val="00D14EB1"/>
    <w:rsid w:val="00D16CA1"/>
    <w:rsid w:val="00D173CB"/>
    <w:rsid w:val="00D2072E"/>
    <w:rsid w:val="00D233C7"/>
    <w:rsid w:val="00D27936"/>
    <w:rsid w:val="00D33D87"/>
    <w:rsid w:val="00D4002D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1ACF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ED4024"/>
    <w:rsid w:val="00F17941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C08F2-ADE1-4D90-AA18-61F300CD0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150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2019-12-02T18:32:00Z</cp:lastPrinted>
  <dcterms:created xsi:type="dcterms:W3CDTF">2021-05-10T12:18:00Z</dcterms:created>
  <dcterms:modified xsi:type="dcterms:W3CDTF">2021-05-10T12:22:00Z</dcterms:modified>
</cp:coreProperties>
</file>